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7399772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333128">
        <w:rPr>
          <w:noProof/>
        </w:rPr>
        <w:t>10031877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42C86AE7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996858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996858">
        <w:rPr>
          <w:rFonts w:cs="Arial"/>
          <w:szCs w:val="22"/>
        </w:rPr>
        <w:t>216.000,00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0DA6BA33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996858">
        <w:t>4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4416C930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996858">
        <w:rPr>
          <w:b w:val="0"/>
          <w:bCs w:val="0"/>
        </w:rPr>
        <w:t>108.000,00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5ACD2D5A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996858">
        <w:rPr>
          <w:b w:val="0"/>
        </w:rPr>
        <w:t>2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Pr="001E1B9C">
        <w:rPr>
          <w:b w:val="0"/>
        </w:rPr>
        <w:t> </w:t>
      </w:r>
      <w:r w:rsidR="00FD3720" w:rsidRPr="00FD3720">
        <w:rPr>
          <w:b w:val="0"/>
        </w:rPr>
        <w:t xml:space="preserve">public-private partnerships (PPPs) within the healthcare sector </w:t>
      </w:r>
      <w:r w:rsidRPr="001E1B9C">
        <w:rPr>
          <w:b w:val="0"/>
        </w:rPr>
        <w:t>    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018C3EC6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FD3720">
        <w:rPr>
          <w:bCs w:val="0"/>
        </w:rPr>
        <w:t>2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 / 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   </w:t>
      </w:r>
      <w:r w:rsidR="00FD3720">
        <w:rPr>
          <w:b w:val="0"/>
        </w:rPr>
        <w:t>Eastern Europe</w:t>
      </w:r>
      <w:r w:rsidRPr="001E1B9C">
        <w:rPr>
          <w:b w:val="0"/>
        </w:rPr>
        <w:t>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DF730" w14:textId="77777777" w:rsidR="00273390" w:rsidRDefault="00273390" w:rsidP="00A637D0">
      <w:r>
        <w:separator/>
      </w:r>
    </w:p>
  </w:endnote>
  <w:endnote w:type="continuationSeparator" w:id="0">
    <w:p w14:paraId="1D938493" w14:textId="77777777" w:rsidR="00273390" w:rsidRDefault="0027339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BD72A" w14:textId="77777777" w:rsidR="00273390" w:rsidRDefault="00273390" w:rsidP="00A637D0">
      <w:r>
        <w:separator/>
      </w:r>
    </w:p>
  </w:footnote>
  <w:footnote w:type="continuationSeparator" w:id="0">
    <w:p w14:paraId="581E302A" w14:textId="77777777" w:rsidR="00273390" w:rsidRDefault="00273390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27339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27339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27339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C78AD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3390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128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96858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C5E18"/>
    <w:rsid w:val="00FD01FD"/>
    <w:rsid w:val="00FD090A"/>
    <w:rsid w:val="00FD0CDF"/>
    <w:rsid w:val="00FD3362"/>
    <w:rsid w:val="00FD3720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862E6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C5E18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1763</Words>
  <Characters>11110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Broessler, Francis GIZ</cp:lastModifiedBy>
  <cp:revision>2</cp:revision>
  <cp:lastPrinted>2018-02-16T12:47:00Z</cp:lastPrinted>
  <dcterms:created xsi:type="dcterms:W3CDTF">2026-08-13T12:47:00Z</dcterms:created>
  <dcterms:modified xsi:type="dcterms:W3CDTF">2026-08-13T12:47:00Z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